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E4" w:rsidRDefault="000D55E4" w:rsidP="005A385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по теме «Основы динамики». Вариант 1.</w:t>
      </w:r>
    </w:p>
    <w:p w:rsidR="000D55E4" w:rsidRDefault="000D55E4" w:rsidP="005A385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79.75pt;height:81pt;visibility:visible">
            <v:imagedata r:id="rId4" o:title=""/>
          </v:shape>
        </w:pict>
      </w:r>
    </w:p>
    <w:p w:rsidR="000D55E4" w:rsidRDefault="000D55E4" w:rsidP="005A385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" o:spid="_x0000_i1026" type="#_x0000_t75" style="width:272.25pt;height:113.25pt;visibility:visible">
            <v:imagedata r:id="rId5" o:title=""/>
          </v:shape>
        </w:pict>
      </w:r>
    </w:p>
    <w:p w:rsidR="000D55E4" w:rsidRDefault="000D55E4" w:rsidP="005A385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3" o:spid="_x0000_i1027" type="#_x0000_t75" style="width:279.75pt;height:91.5pt;visibility:visible">
            <v:imagedata r:id="rId6" o:title=""/>
          </v:shape>
        </w:pict>
      </w:r>
    </w:p>
    <w:p w:rsidR="000D55E4" w:rsidRDefault="000D55E4" w:rsidP="005A385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4" o:spid="_x0000_i1028" type="#_x0000_t75" style="width:279.75pt;height:98.25pt;visibility:visible">
            <v:imagedata r:id="rId7" o:title=""/>
          </v:shape>
        </w:pict>
      </w:r>
    </w:p>
    <w:p w:rsidR="000D55E4" w:rsidRDefault="000D55E4" w:rsidP="005A385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5" o:spid="_x0000_i1029" type="#_x0000_t75" style="width:279pt;height:78.75pt;visibility:visible">
            <v:imagedata r:id="rId8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6" o:spid="_x0000_i1030" type="#_x0000_t75" style="width:283.5pt;height:63.75pt;visibility:visible">
            <v:imagedata r:id="rId9" o:title=""/>
          </v:shape>
        </w:pict>
      </w:r>
    </w:p>
    <w:p w:rsidR="000D55E4" w:rsidRDefault="000D55E4" w:rsidP="00CC40A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С1. </w: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7" o:spid="_x0000_i1031" type="#_x0000_t75" style="width:276.75pt;height:48pt;visibility:visible">
            <v:imagedata r:id="rId10" o:title=""/>
          </v:shape>
        </w:pict>
      </w:r>
    </w:p>
    <w:p w:rsidR="000D55E4" w:rsidRDefault="000D55E4" w:rsidP="00CC40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55E4" w:rsidRDefault="000D55E4" w:rsidP="00CC40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55E4" w:rsidRDefault="000D55E4" w:rsidP="00CC40A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55E4" w:rsidRDefault="000D55E4" w:rsidP="005A385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по теме «Основы динамики». Вариант 2.</w:t>
      </w:r>
    </w:p>
    <w:p w:rsidR="000D55E4" w:rsidRDefault="000D55E4" w:rsidP="005A3853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8" o:spid="_x0000_i1032" type="#_x0000_t75" style="width:273pt;height:76.5pt;visibility:visible">
            <v:imagedata r:id="rId11" o:title=""/>
          </v:shape>
        </w:pict>
      </w:r>
    </w:p>
    <w:p w:rsidR="000D55E4" w:rsidRDefault="000D55E4" w:rsidP="005A3853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9" o:spid="_x0000_i1033" type="#_x0000_t75" style="width:266.25pt;height:88.5pt;visibility:visible">
            <v:imagedata r:id="rId12" o:title=""/>
          </v:shape>
        </w:pict>
      </w:r>
    </w:p>
    <w:p w:rsidR="000D55E4" w:rsidRDefault="000D55E4" w:rsidP="005A3853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0" o:spid="_x0000_i1034" type="#_x0000_t75" style="width:261.75pt;height:96pt;visibility:visible">
            <v:imagedata r:id="rId13" o:title=""/>
          </v:shape>
        </w:pict>
      </w:r>
    </w:p>
    <w:p w:rsidR="000D55E4" w:rsidRDefault="000D55E4" w:rsidP="005A3853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1" o:spid="_x0000_i1035" type="#_x0000_t75" style="width:255pt;height:120.75pt;visibility:visible">
            <v:imagedata r:id="rId14" o:title=""/>
          </v:shape>
        </w:pict>
      </w:r>
    </w:p>
    <w:p w:rsidR="000D55E4" w:rsidRDefault="000D55E4" w:rsidP="005A3853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2" o:spid="_x0000_i1036" type="#_x0000_t75" style="width:260.25pt;height:84.75pt;visibility:visible">
            <v:imagedata r:id="rId15" o:title=""/>
          </v:shape>
        </w:pict>
      </w:r>
    </w:p>
    <w:p w:rsidR="000D55E4" w:rsidRDefault="000D55E4" w:rsidP="005A3853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4" o:spid="_x0000_i1037" type="#_x0000_t75" style="width:258.75pt;height:69pt;visibility:visible">
            <v:imagedata r:id="rId16" o:title=""/>
          </v:shape>
        </w:pict>
      </w:r>
    </w:p>
    <w:p w:rsidR="000D55E4" w:rsidRDefault="000D55E4" w:rsidP="005A3853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5" o:spid="_x0000_i1038" type="#_x0000_t75" style="width:262.5pt;height:48pt;visibility:visible">
            <v:imagedata r:id="rId17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  <w:sectPr w:rsidR="000D55E4" w:rsidSect="005A3853">
          <w:pgSz w:w="11906" w:h="16838"/>
          <w:pgMar w:top="426" w:right="424" w:bottom="568" w:left="284" w:header="708" w:footer="708" w:gutter="0"/>
          <w:cols w:num="2" w:space="708"/>
          <w:docGrid w:linePitch="360"/>
        </w:sectPr>
      </w:pPr>
    </w:p>
    <w:p w:rsidR="000D55E4" w:rsidRDefault="000D55E4" w:rsidP="005A385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по теме «Основы динамики». Вариант 3.</w: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6" o:spid="_x0000_i1039" type="#_x0000_t75" style="width:261.75pt;height:60.75pt;visibility:visible">
            <v:imagedata r:id="rId18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7" o:spid="_x0000_i1040" type="#_x0000_t75" style="width:261.75pt;height:132pt;visibility:visible">
            <v:imagedata r:id="rId19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8" o:spid="_x0000_i1041" type="#_x0000_t75" style="width:261.75pt;height:84pt;visibility:visible">
            <v:imagedata r:id="rId20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19" o:spid="_x0000_i1042" type="#_x0000_t75" style="width:259.5pt;height:96pt;visibility:visible">
            <v:imagedata r:id="rId21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0" o:spid="_x0000_i1043" type="#_x0000_t75" style="width:261.75pt;height:86.25pt;visibility:visible">
            <v:imagedata r:id="rId22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1" o:spid="_x0000_i1044" type="#_x0000_t75" style="width:259.5pt;height:58.5pt;visibility:visible">
            <v:imagedata r:id="rId23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2" o:spid="_x0000_i1045" type="#_x0000_t75" style="width:261pt;height:1in;visibility:visible">
            <v:imagedata r:id="rId24" o:title=""/>
          </v:shape>
        </w:pict>
      </w: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</w:p>
    <w:p w:rsidR="000D55E4" w:rsidRDefault="000D55E4" w:rsidP="00CC40A8">
      <w:pPr>
        <w:rPr>
          <w:rFonts w:ascii="Times New Roman" w:hAnsi="Times New Roman" w:cs="Times New Roman"/>
          <w:sz w:val="24"/>
          <w:szCs w:val="24"/>
        </w:rPr>
      </w:pPr>
    </w:p>
    <w:p w:rsidR="000D55E4" w:rsidRDefault="000D55E4" w:rsidP="005A385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по теме «Основы динамики». Вариант 4.</w:t>
      </w:r>
    </w:p>
    <w:p w:rsidR="000D55E4" w:rsidRDefault="000D55E4" w:rsidP="005A385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3" o:spid="_x0000_i1046" type="#_x0000_t75" style="width:261.75pt;height:95.25pt;visibility:visible">
            <v:imagedata r:id="rId25" o:title=""/>
          </v:shape>
        </w:pict>
      </w:r>
    </w:p>
    <w:p w:rsidR="000D55E4" w:rsidRDefault="000D55E4" w:rsidP="005A385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4" o:spid="_x0000_i1047" type="#_x0000_t75" style="width:260.25pt;height:108pt;visibility:visible">
            <v:imagedata r:id="rId26" o:title=""/>
          </v:shape>
        </w:pict>
      </w:r>
    </w:p>
    <w:p w:rsidR="000D55E4" w:rsidRDefault="000D55E4" w:rsidP="005A385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5" o:spid="_x0000_i1048" type="#_x0000_t75" style="width:261pt;height:84pt;visibility:visible">
            <v:imagedata r:id="rId27" o:title=""/>
          </v:shape>
        </w:pict>
      </w:r>
    </w:p>
    <w:p w:rsidR="000D55E4" w:rsidRDefault="000D55E4" w:rsidP="005A385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7" o:spid="_x0000_i1049" type="#_x0000_t75" style="width:258.75pt;height:103.5pt;visibility:visible">
            <v:imagedata r:id="rId28" o:title=""/>
          </v:shape>
        </w:pict>
      </w:r>
    </w:p>
    <w:p w:rsidR="000D55E4" w:rsidRDefault="000D55E4" w:rsidP="005A385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8" o:spid="_x0000_i1050" type="#_x0000_t75" style="width:260.25pt;height:72.75pt;visibility:visible">
            <v:imagedata r:id="rId29" o:title=""/>
          </v:shape>
        </w:pict>
      </w:r>
    </w:p>
    <w:p w:rsidR="000D55E4" w:rsidRDefault="000D55E4" w:rsidP="005A385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29" o:spid="_x0000_i1051" type="#_x0000_t75" style="width:259.5pt;height:58.5pt;visibility:visible">
            <v:imagedata r:id="rId30" o:title=""/>
          </v:shape>
        </w:pict>
      </w:r>
    </w:p>
    <w:p w:rsidR="000D55E4" w:rsidRDefault="000D55E4" w:rsidP="005A385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E400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30" o:spid="_x0000_i1052" type="#_x0000_t75" style="width:260.25pt;height:60pt;visibility:visible">
            <v:imagedata r:id="rId31" o:title=""/>
          </v:shape>
        </w:pict>
      </w:r>
    </w:p>
    <w:p w:rsidR="000D55E4" w:rsidRDefault="000D55E4" w:rsidP="005A3853">
      <w:pPr>
        <w:spacing w:after="240"/>
        <w:rPr>
          <w:rFonts w:ascii="Times New Roman" w:hAnsi="Times New Roman" w:cs="Times New Roman"/>
          <w:sz w:val="24"/>
          <w:szCs w:val="24"/>
        </w:rPr>
      </w:pPr>
    </w:p>
    <w:p w:rsidR="000D55E4" w:rsidRPr="00CC40A8" w:rsidRDefault="000D55E4" w:rsidP="00CC40A8">
      <w:pPr>
        <w:rPr>
          <w:rFonts w:ascii="Times New Roman" w:hAnsi="Times New Roman" w:cs="Times New Roman"/>
          <w:sz w:val="24"/>
          <w:szCs w:val="24"/>
        </w:rPr>
      </w:pPr>
    </w:p>
    <w:sectPr w:rsidR="000D55E4" w:rsidRPr="00CC40A8" w:rsidSect="005A3853">
      <w:pgSz w:w="11906" w:h="16838"/>
      <w:pgMar w:top="426" w:right="424" w:bottom="568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0A8"/>
    <w:rsid w:val="00006E24"/>
    <w:rsid w:val="000D55E4"/>
    <w:rsid w:val="0036147B"/>
    <w:rsid w:val="003968E0"/>
    <w:rsid w:val="003B059E"/>
    <w:rsid w:val="003E4003"/>
    <w:rsid w:val="005A3853"/>
    <w:rsid w:val="005B5F5F"/>
    <w:rsid w:val="008841E7"/>
    <w:rsid w:val="008B7C9A"/>
    <w:rsid w:val="00CC4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59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C4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40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44</Words>
  <Characters>254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по теме «Основы динамики»</dc:title>
  <dc:subject/>
  <dc:creator>Admin</dc:creator>
  <cp:keywords/>
  <dc:description/>
  <cp:lastModifiedBy>user</cp:lastModifiedBy>
  <cp:revision>2</cp:revision>
  <dcterms:created xsi:type="dcterms:W3CDTF">2018-10-24T16:53:00Z</dcterms:created>
  <dcterms:modified xsi:type="dcterms:W3CDTF">2018-10-24T16:53:00Z</dcterms:modified>
</cp:coreProperties>
</file>